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26_112_110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Barrierefreier Ausbau von zwei Bushaltestellen in Gommersheim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